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7478C" w14:textId="77777777" w:rsidR="0095524D" w:rsidRDefault="0095524D" w:rsidP="009552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d.1483)</w:t>
      </w:r>
    </w:p>
    <w:p w14:paraId="3EC08998" w14:textId="77777777" w:rsidR="0095524D" w:rsidRDefault="0095524D" w:rsidP="0095524D">
      <w:pPr>
        <w:pStyle w:val="NoSpacing"/>
        <w:rPr>
          <w:rFonts w:cs="Times New Roman"/>
          <w:szCs w:val="24"/>
        </w:rPr>
      </w:pPr>
    </w:p>
    <w:p w14:paraId="7B6B6DD9" w14:textId="77777777" w:rsidR="0095524D" w:rsidRDefault="0095524D" w:rsidP="0095524D">
      <w:pPr>
        <w:pStyle w:val="NoSpacing"/>
        <w:rPr>
          <w:rFonts w:cs="Times New Roman"/>
          <w:szCs w:val="24"/>
        </w:rPr>
      </w:pPr>
    </w:p>
    <w:p w14:paraId="636211AB" w14:textId="77777777" w:rsidR="0095524D" w:rsidRDefault="0095524D" w:rsidP="0095524D">
      <w:pPr>
        <w:pStyle w:val="NoSpacing"/>
        <w:rPr>
          <w:rFonts w:cs="Times New Roman"/>
          <w:szCs w:val="24"/>
        </w:rPr>
      </w:pPr>
    </w:p>
    <w:p w14:paraId="444CC66E" w14:textId="77777777" w:rsidR="0095524D" w:rsidRDefault="0095524D" w:rsidP="009552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His heir was John Weston.</w:t>
      </w:r>
    </w:p>
    <w:p w14:paraId="506546B9" w14:textId="77777777" w:rsidR="0095524D" w:rsidRDefault="0095524D" w:rsidP="0095524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5856FC1A" w14:textId="77777777" w:rsidR="0095524D" w:rsidRDefault="0095524D" w:rsidP="009552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pp.118-9)</w:t>
      </w:r>
    </w:p>
    <w:p w14:paraId="1C124392" w14:textId="77777777" w:rsidR="0095524D" w:rsidRDefault="0095524D" w:rsidP="0095524D">
      <w:pPr>
        <w:pStyle w:val="NoSpacing"/>
        <w:rPr>
          <w:rFonts w:eastAsia="Times New Roman" w:cs="Times New Roman"/>
          <w:szCs w:val="24"/>
        </w:rPr>
      </w:pPr>
    </w:p>
    <w:p w14:paraId="03B6EE84" w14:textId="77777777" w:rsidR="0095524D" w:rsidRDefault="0095524D" w:rsidP="0095524D">
      <w:pPr>
        <w:pStyle w:val="NoSpacing"/>
        <w:rPr>
          <w:rFonts w:eastAsia="Times New Roman" w:cs="Times New Roman"/>
          <w:szCs w:val="24"/>
        </w:rPr>
      </w:pPr>
    </w:p>
    <w:p w14:paraId="1BE8F374" w14:textId="77777777" w:rsidR="0095524D" w:rsidRDefault="0095524D" w:rsidP="009552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1 Jun.</w:t>
      </w:r>
      <w:r>
        <w:rPr>
          <w:rFonts w:eastAsia="Times New Roman" w:cs="Times New Roman"/>
          <w:szCs w:val="24"/>
        </w:rPr>
        <w:tab/>
        <w:t>1483</w:t>
      </w:r>
      <w:r>
        <w:rPr>
          <w:rFonts w:eastAsia="Times New Roman" w:cs="Times New Roman"/>
          <w:szCs w:val="24"/>
        </w:rPr>
        <w:tab/>
        <w:t>He died.    (ibid.)</w:t>
      </w:r>
    </w:p>
    <w:p w14:paraId="52D07724" w14:textId="77777777" w:rsidR="0095524D" w:rsidRDefault="0095524D" w:rsidP="009552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Sep.1484</w:t>
      </w:r>
      <w:r>
        <w:rPr>
          <w:rFonts w:eastAsia="Times New Roman" w:cs="Times New Roman"/>
          <w:szCs w:val="24"/>
        </w:rPr>
        <w:tab/>
        <w:t xml:space="preserve">An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was held in Kingston, Surrey, into his</w:t>
      </w:r>
    </w:p>
    <w:p w14:paraId="22777D4B" w14:textId="77777777" w:rsidR="0095524D" w:rsidRDefault="0095524D" w:rsidP="009552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landholdings.   (ibid.)</w:t>
      </w:r>
    </w:p>
    <w:p w14:paraId="5D0E5839" w14:textId="77777777" w:rsidR="0095524D" w:rsidRDefault="0095524D" w:rsidP="0095524D">
      <w:pPr>
        <w:pStyle w:val="NoSpacing"/>
        <w:rPr>
          <w:rFonts w:eastAsia="Times New Roman" w:cs="Times New Roman"/>
          <w:szCs w:val="24"/>
        </w:rPr>
      </w:pPr>
    </w:p>
    <w:p w14:paraId="0A5B6278" w14:textId="77777777" w:rsidR="0095524D" w:rsidRDefault="0095524D" w:rsidP="0095524D">
      <w:pPr>
        <w:pStyle w:val="NoSpacing"/>
        <w:rPr>
          <w:rFonts w:eastAsia="Times New Roman" w:cs="Times New Roman"/>
          <w:szCs w:val="24"/>
        </w:rPr>
      </w:pPr>
    </w:p>
    <w:p w14:paraId="6EDD4E50" w14:textId="77777777" w:rsidR="0095524D" w:rsidRDefault="0095524D" w:rsidP="009552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September 2023</w:t>
      </w:r>
    </w:p>
    <w:p w14:paraId="1C24C2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4BCE0" w14:textId="77777777" w:rsidR="0095524D" w:rsidRDefault="0095524D" w:rsidP="009139A6">
      <w:r>
        <w:separator/>
      </w:r>
    </w:p>
  </w:endnote>
  <w:endnote w:type="continuationSeparator" w:id="0">
    <w:p w14:paraId="200739C9" w14:textId="77777777" w:rsidR="0095524D" w:rsidRDefault="009552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B68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EAB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B3E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AC465" w14:textId="77777777" w:rsidR="0095524D" w:rsidRDefault="0095524D" w:rsidP="009139A6">
      <w:r>
        <w:separator/>
      </w:r>
    </w:p>
  </w:footnote>
  <w:footnote w:type="continuationSeparator" w:id="0">
    <w:p w14:paraId="17CDAF8D" w14:textId="77777777" w:rsidR="0095524D" w:rsidRDefault="009552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0FF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B3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755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24D"/>
    <w:rsid w:val="000666E0"/>
    <w:rsid w:val="002510B7"/>
    <w:rsid w:val="005C130B"/>
    <w:rsid w:val="00826F5C"/>
    <w:rsid w:val="009139A6"/>
    <w:rsid w:val="009448BB"/>
    <w:rsid w:val="00947624"/>
    <w:rsid w:val="0095524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B1A29"/>
  <w15:chartTrackingRefBased/>
  <w15:docId w15:val="{E725EF57-BB29-4422-8FD6-96978537A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2023-09-07T19:00:00Z</dcterms:created>
  <dcterms:modified xsi:type="dcterms:W3CDTF">2023-09-07T19:02:00Z</dcterms:modified>
</cp:coreProperties>
</file>